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4380" w:rsidR="00587B07" w:rsidP="00587B07" w:rsidRDefault="00587B07" w14:paraId="645f76e" w14:textId="645f76e">
      <w:pPr>
        <w15:collapsed w:val="false"/>
        <w:rPr>
          <w:spacing w:val="8"/>
        </w:rPr>
      </w:pPr>
      <w:bookmarkStart w:name="_GoBack" w:id="0"/>
      <w:bookmarkEnd w:id="0"/>
      <w:r w:rsidRPr="00214380">
        <w:t xml:space="preserve">REPUBLIKA HRVATSKA </w:t>
      </w:r>
      <w:r w:rsidRPr="00214380">
        <w:tab/>
      </w:r>
      <w:r w:rsidRPr="00214380">
        <w:tab/>
      </w:r>
      <w:r w:rsidRPr="00214380">
        <w:tab/>
      </w:r>
      <w:r w:rsidRPr="00214380">
        <w:tab/>
        <w:t xml:space="preserve">          </w:t>
      </w:r>
      <w:r w:rsidRPr="00214380">
        <w:tab/>
      </w:r>
      <w:r w:rsidRPr="00214380">
        <w:tab/>
        <w:t xml:space="preserve">   </w:t>
      </w:r>
      <w:r w:rsidRPr="00214380">
        <w:rPr>
          <w:color w:val="7F7F7F" w:themeColor="text1" w:themeTint="80"/>
        </w:rPr>
        <w:t xml:space="preserve">         </w:t>
      </w:r>
    </w:p>
    <w:p w:rsidRPr="00214380" w:rsidR="00587B07" w:rsidP="00587B07" w:rsidRDefault="00587B07">
      <w:r w:rsidRPr="00214380">
        <w:t>TRGOVAČKI SUD U PAZINU</w:t>
      </w:r>
      <w:r w:rsidRPr="00214380">
        <w:tab/>
      </w:r>
      <w:r w:rsidRPr="00214380">
        <w:tab/>
      </w:r>
      <w:r w:rsidRPr="00214380">
        <w:tab/>
      </w:r>
      <w:r w:rsidRPr="00214380">
        <w:tab/>
      </w:r>
      <w:r w:rsidRPr="00214380">
        <w:tab/>
        <w:t xml:space="preserve">           </w:t>
      </w:r>
    </w:p>
    <w:p w:rsidR="00587B07" w:rsidP="00587B07" w:rsidRDefault="00587B07">
      <w:r w:rsidRPr="00214380">
        <w:t>52000 Pazin, Dršćevka 1</w:t>
      </w:r>
    </w:p>
    <w:p w:rsidR="007E692F" w:rsidP="00587B07" w:rsidRDefault="007E692F"/>
    <w:p w:rsidRPr="00214380" w:rsidR="007E692F" w:rsidP="00587B07" w:rsidRDefault="007E692F"/>
    <w:p w:rsidRPr="00214380" w:rsidR="00587B07" w:rsidP="00587B07" w:rsidRDefault="00587B07">
      <w:pPr>
        <w:ind w:left="6372" w:firstLine="708"/>
      </w:pPr>
      <w:r w:rsidRPr="00214380">
        <w:t>2</w:t>
      </w:r>
      <w:r w:rsidRPr="00214380">
        <w:rPr>
          <w:spacing w:val="8"/>
        </w:rPr>
        <w:t xml:space="preserve"> St-156/</w:t>
      </w:r>
      <w:r w:rsidRPr="000A201A">
        <w:rPr>
          <w:spacing w:val="8"/>
        </w:rPr>
        <w:t>2020-</w:t>
      </w:r>
      <w:r w:rsidRPr="000A201A" w:rsidR="000A201A">
        <w:rPr>
          <w:spacing w:val="8"/>
        </w:rPr>
        <w:t>66</w:t>
      </w:r>
    </w:p>
    <w:p w:rsidR="00587B07" w:rsidP="00587B07" w:rsidRDefault="00587B07"/>
    <w:p w:rsidRPr="00214380" w:rsidR="007E692F" w:rsidP="00587B07" w:rsidRDefault="007E692F"/>
    <w:p w:rsidRPr="00214380" w:rsidR="00587B07" w:rsidP="00587B07" w:rsidRDefault="00587B07">
      <w:pPr>
        <w:jc w:val="center"/>
      </w:pPr>
      <w:r w:rsidRPr="00214380">
        <w:t>Z A P I S N I K</w:t>
      </w:r>
    </w:p>
    <w:p w:rsidRPr="00214380" w:rsidR="00587B07" w:rsidP="00587B07" w:rsidRDefault="00587B07">
      <w:pPr>
        <w:jc w:val="center"/>
      </w:pPr>
      <w:r w:rsidRPr="00214380">
        <w:t>od 12. travnja 2021.</w:t>
      </w:r>
    </w:p>
    <w:p w:rsidR="00214380" w:rsidP="00587B07" w:rsidRDefault="00373055">
      <w:pPr>
        <w:jc w:val="center"/>
      </w:pPr>
      <w:r w:rsidRPr="00214380">
        <w:t>s</w:t>
      </w:r>
      <w:r w:rsidRPr="00214380" w:rsidR="00587B07">
        <w:t xml:space="preserve">astavljen kod Trgovačkog suda u Pazinu, </w:t>
      </w:r>
    </w:p>
    <w:p w:rsidRPr="00214380" w:rsidR="00587B07" w:rsidP="00587B07" w:rsidRDefault="00587B07">
      <w:pPr>
        <w:jc w:val="center"/>
      </w:pPr>
      <w:r w:rsidRPr="00214380">
        <w:t xml:space="preserve">u stečajnom postupku nad stečajnim dužnikom </w:t>
      </w:r>
    </w:p>
    <w:p w:rsidRPr="00214380" w:rsidR="00587B07" w:rsidP="00587B07" w:rsidRDefault="00587B07">
      <w:pPr>
        <w:jc w:val="center"/>
        <w:rPr>
          <w:color w:val="7F7F7F" w:themeColor="text1" w:themeTint="80"/>
        </w:rPr>
      </w:pPr>
      <w:r w:rsidRPr="00214380">
        <w:t>NOVI START d.o.o. u stečaju, Bale, Stancija Menegeti 1, OIB: 06460733419</w:t>
      </w:r>
    </w:p>
    <w:p w:rsidR="00587B07" w:rsidP="00587B07" w:rsidRDefault="00587B07">
      <w:pPr>
        <w:jc w:val="center"/>
      </w:pPr>
    </w:p>
    <w:p w:rsidRPr="00214380" w:rsidR="007E692F" w:rsidP="00587B07" w:rsidRDefault="007E692F">
      <w:pPr>
        <w:jc w:val="center"/>
      </w:pPr>
    </w:p>
    <w:p w:rsidRPr="00214380" w:rsidR="00587B07" w:rsidP="00587B07" w:rsidRDefault="00587B07">
      <w:pPr>
        <w:jc w:val="both"/>
      </w:pPr>
      <w:r w:rsidRPr="00214380">
        <w:t>OD SUDA NAZOČNI:</w:t>
      </w:r>
    </w:p>
    <w:p w:rsidRPr="00214380" w:rsidR="00587B07" w:rsidP="00587B07" w:rsidRDefault="00587B07">
      <w:pPr>
        <w:jc w:val="both"/>
      </w:pPr>
      <w:r w:rsidRPr="00214380">
        <w:t xml:space="preserve">Adrijana Labinjan Skok, stečajna sutkinja </w:t>
      </w:r>
    </w:p>
    <w:p w:rsidRPr="00214380" w:rsidR="00587B07" w:rsidP="00587B07" w:rsidRDefault="00587B07">
      <w:pPr>
        <w:jc w:val="both"/>
      </w:pPr>
      <w:r w:rsidRPr="00214380">
        <w:t>Jasmina Matika, zapisničarka</w:t>
      </w:r>
    </w:p>
    <w:p w:rsidR="00587B07" w:rsidP="00587B07" w:rsidRDefault="00587B07">
      <w:pPr>
        <w:jc w:val="both"/>
      </w:pPr>
    </w:p>
    <w:p w:rsidRPr="00214380" w:rsidR="007E692F" w:rsidP="00587B07" w:rsidRDefault="007E692F">
      <w:pPr>
        <w:jc w:val="both"/>
      </w:pPr>
    </w:p>
    <w:p w:rsidRPr="00214380" w:rsidR="00587B07" w:rsidP="00587B07" w:rsidRDefault="00587B07">
      <w:pPr>
        <w:jc w:val="both"/>
      </w:pPr>
      <w:r w:rsidRPr="00214380">
        <w:t>Početak u 14:00 sati.</w:t>
      </w:r>
    </w:p>
    <w:p w:rsidR="00587B07" w:rsidP="00587B07" w:rsidRDefault="00587B07">
      <w:pPr>
        <w:jc w:val="both"/>
      </w:pPr>
    </w:p>
    <w:p w:rsidRPr="00214380" w:rsidR="007E692F" w:rsidP="00587B07" w:rsidRDefault="007E692F">
      <w:pPr>
        <w:jc w:val="both"/>
      </w:pPr>
    </w:p>
    <w:p w:rsidRPr="00214380" w:rsidR="00587B07" w:rsidP="00587B07" w:rsidRDefault="00587B07">
      <w:pPr>
        <w:jc w:val="both"/>
      </w:pPr>
      <w:r w:rsidRPr="00214380">
        <w:t>Ročište je javno.</w:t>
      </w:r>
    </w:p>
    <w:p w:rsidR="00587B07" w:rsidP="00587B07" w:rsidRDefault="00587B07">
      <w:pPr>
        <w:jc w:val="both"/>
      </w:pPr>
    </w:p>
    <w:p w:rsidRPr="00214380" w:rsidR="007E692F" w:rsidP="00587B07" w:rsidRDefault="007E692F">
      <w:pPr>
        <w:jc w:val="both"/>
      </w:pPr>
    </w:p>
    <w:p w:rsidRPr="000A201A" w:rsidR="00587B07" w:rsidP="00587B07" w:rsidRDefault="00587B07">
      <w:pPr>
        <w:jc w:val="both"/>
      </w:pPr>
      <w:r w:rsidRPr="000A201A">
        <w:t>Utvrđuje se da su pristupili:</w:t>
      </w:r>
    </w:p>
    <w:p w:rsidRPr="000A201A" w:rsidR="00587B07" w:rsidP="00587B07" w:rsidRDefault="00587B07">
      <w:pPr>
        <w:jc w:val="both"/>
      </w:pPr>
      <w:r w:rsidRPr="000A201A">
        <w:t>- stečajni upravitelj Dražen Ezgeta</w:t>
      </w:r>
    </w:p>
    <w:p w:rsidRPr="000A201A" w:rsidR="00214380" w:rsidP="00587B07" w:rsidRDefault="00587B07">
      <w:pPr>
        <w:jc w:val="both"/>
      </w:pPr>
      <w:r w:rsidRPr="000A201A">
        <w:t xml:space="preserve">- za stečajnog vjerovnika Republiku Hrvatsku zamjenica ŽDO u Puli, Nevenka </w:t>
      </w:r>
    </w:p>
    <w:p w:rsidRPr="000A201A" w:rsidR="00587B07" w:rsidP="00587B07" w:rsidRDefault="00214380">
      <w:pPr>
        <w:jc w:val="both"/>
      </w:pPr>
      <w:r w:rsidRPr="000A201A">
        <w:t xml:space="preserve">  </w:t>
      </w:r>
      <w:r w:rsidRPr="000A201A" w:rsidR="00587B07">
        <w:t>Kovčalija</w:t>
      </w:r>
    </w:p>
    <w:p w:rsidR="00587B07" w:rsidP="00587B07" w:rsidRDefault="00587B07">
      <w:pPr>
        <w:jc w:val="both"/>
        <w:rPr>
          <w:color w:val="7F7F7F" w:themeColor="text1" w:themeTint="80"/>
        </w:rPr>
      </w:pPr>
    </w:p>
    <w:p w:rsidRPr="00214380" w:rsidR="007E692F" w:rsidP="00587B07" w:rsidRDefault="007E692F">
      <w:pPr>
        <w:jc w:val="both"/>
        <w:rPr>
          <w:color w:val="7F7F7F" w:themeColor="text1" w:themeTint="80"/>
        </w:rPr>
      </w:pPr>
    </w:p>
    <w:p w:rsidR="00587B07" w:rsidP="00587B07" w:rsidRDefault="00066200">
      <w:pPr>
        <w:jc w:val="both"/>
      </w:pPr>
      <w:r>
        <w:tab/>
        <w:t>Utvrđuje se da Arijana Malinović nije pristupila na ovo ročište već je u podnesku od 9. travnja 2021., pored ostalog navela da nije u mogućnosti pristupiti zbog zdravstvenih problema s leđima i da se ne može kretati. Navela je da ide na rehabilitaciju te je predložila da eventualni sljedeći poziv ne bude ovaj mjesec. U telegramu od 9. travnja 2021. navela je da će dostaviti liječničku potvrdu naknadno.</w:t>
      </w:r>
    </w:p>
    <w:p w:rsidR="00FA48F1" w:rsidP="00587B07" w:rsidRDefault="00FA48F1">
      <w:pPr>
        <w:jc w:val="both"/>
      </w:pPr>
    </w:p>
    <w:p w:rsidR="00FA48F1" w:rsidP="00587B07" w:rsidRDefault="00FA48F1">
      <w:pPr>
        <w:jc w:val="both"/>
      </w:pPr>
      <w:r>
        <w:tab/>
        <w:t>Podnesak Arijane Malinović s prilozima objavljen je na e-Oglasnoj ploči suda 9. travnja 2021.</w:t>
      </w:r>
    </w:p>
    <w:p w:rsidR="00FA48F1" w:rsidP="00587B07" w:rsidRDefault="00FA48F1">
      <w:pPr>
        <w:jc w:val="both"/>
      </w:pPr>
    </w:p>
    <w:p w:rsidRPr="00214380" w:rsidR="00FA48F1" w:rsidP="00587B07" w:rsidRDefault="00FA48F1">
      <w:pPr>
        <w:jc w:val="both"/>
      </w:pPr>
      <w:r>
        <w:tab/>
        <w:t>Nazočni stečajni upravitelj i zastupnica vjerovnika Republike Hrvatske predlažu da se Arijani Malinović ponovo uputi poziv na ročište radi davanja potrebnih podataka</w:t>
      </w:r>
      <w:r w:rsidR="007E692F">
        <w:t xml:space="preserve"> i dokumentacije za vođenje stečajnog postupka, sukladno odredbi čl. 180. Stečajnog zakona.</w:t>
      </w:r>
    </w:p>
    <w:p w:rsidR="00587B07" w:rsidP="007E692F" w:rsidRDefault="00587B07">
      <w:pPr>
        <w:jc w:val="both"/>
      </w:pPr>
    </w:p>
    <w:p w:rsidR="007E692F" w:rsidP="009A7BFB" w:rsidRDefault="009A7BFB">
      <w:pPr>
        <w:ind w:firstLine="708"/>
        <w:jc w:val="both"/>
      </w:pPr>
      <w:r>
        <w:t>Stečajni upravitelj izjavljuje da će uputiti poziv za plaćanje duga temeljem isprava koje je Arijana Malinović dostavila u spis uz podnesak od 9. travnja 2021.</w:t>
      </w:r>
    </w:p>
    <w:p w:rsidRPr="00214380" w:rsidR="007E692F" w:rsidP="007E692F" w:rsidRDefault="007E692F">
      <w:pPr>
        <w:jc w:val="both"/>
      </w:pPr>
    </w:p>
    <w:p w:rsidRPr="00214380" w:rsidR="00587B07" w:rsidP="00587B07" w:rsidRDefault="00587B07">
      <w:pPr>
        <w:ind w:firstLine="708"/>
        <w:jc w:val="both"/>
      </w:pPr>
      <w:r w:rsidRPr="00214380">
        <w:lastRenderedPageBreak/>
        <w:t>Sutkinja donosi</w:t>
      </w:r>
    </w:p>
    <w:p w:rsidRPr="00214380" w:rsidR="00587B07" w:rsidP="00587B07" w:rsidRDefault="00587B07">
      <w:pPr>
        <w:ind w:firstLine="708"/>
        <w:jc w:val="both"/>
      </w:pPr>
    </w:p>
    <w:p w:rsidRPr="00214380" w:rsidR="00587B07" w:rsidP="00587B07" w:rsidRDefault="00587B07">
      <w:pPr>
        <w:ind w:firstLine="708"/>
        <w:jc w:val="center"/>
      </w:pPr>
      <w:r w:rsidRPr="00214380">
        <w:t>R j e š e nj e</w:t>
      </w:r>
    </w:p>
    <w:p w:rsidRPr="00214380" w:rsidR="00587B07" w:rsidP="00587B07" w:rsidRDefault="00587B07">
      <w:pPr>
        <w:ind w:firstLine="708"/>
        <w:jc w:val="center"/>
      </w:pPr>
    </w:p>
    <w:p w:rsidRPr="00214380" w:rsidR="00373055" w:rsidP="007E692F" w:rsidRDefault="007E692F">
      <w:pPr>
        <w:ind w:firstLine="708"/>
        <w:jc w:val="both"/>
      </w:pPr>
      <w:r>
        <w:t>Arijani Malinović uputiti poziv za ročište za</w:t>
      </w:r>
    </w:p>
    <w:p w:rsidRPr="00214380" w:rsidR="00373055" w:rsidP="007E692F" w:rsidRDefault="00373055">
      <w:pPr>
        <w:jc w:val="both"/>
      </w:pPr>
    </w:p>
    <w:p w:rsidRPr="007E692F" w:rsidR="00587B07" w:rsidP="00587B07" w:rsidRDefault="007E692F">
      <w:pPr>
        <w:ind w:firstLine="708"/>
        <w:jc w:val="center"/>
      </w:pPr>
      <w:r w:rsidRPr="007E692F">
        <w:t>27. svibnja 2021. u 13</w:t>
      </w:r>
      <w:r w:rsidRPr="007E692F" w:rsidR="00587B07">
        <w:t>:</w:t>
      </w:r>
      <w:r w:rsidRPr="007E692F">
        <w:t>45</w:t>
      </w:r>
      <w:r w:rsidRPr="007E692F" w:rsidR="00587B07">
        <w:t xml:space="preserve"> sati.</w:t>
      </w:r>
    </w:p>
    <w:p w:rsidRPr="00214380" w:rsidR="00587B07" w:rsidP="00587B07" w:rsidRDefault="00587B07">
      <w:pPr>
        <w:ind w:firstLine="708"/>
        <w:jc w:val="center"/>
        <w:rPr>
          <w:color w:val="00B0F0"/>
        </w:rPr>
      </w:pPr>
    </w:p>
    <w:p w:rsidRPr="00214380" w:rsidR="00587B07" w:rsidP="00587B07" w:rsidRDefault="009A7BFB">
      <w:r>
        <w:tab/>
        <w:t>Ovaj zapisnik objaviti na e-Oglasnoj ploči suda.</w:t>
      </w:r>
    </w:p>
    <w:p w:rsidR="00587B07" w:rsidP="00587B07" w:rsidRDefault="00587B07"/>
    <w:p w:rsidRPr="00214380" w:rsidR="009A7BFB" w:rsidP="00587B07" w:rsidRDefault="009A7BFB"/>
    <w:p w:rsidRPr="00214380" w:rsidR="00587B07" w:rsidP="00587B07" w:rsidRDefault="00587B07"/>
    <w:p w:rsidRPr="00214380" w:rsidR="00587B07" w:rsidP="00587B07" w:rsidRDefault="00587B07">
      <w:pPr>
        <w:ind w:left="2832" w:firstLine="708"/>
      </w:pPr>
      <w:r w:rsidRPr="00214380">
        <w:t xml:space="preserve">  Dovršeno u </w:t>
      </w:r>
      <w:r w:rsidR="009A7BFB">
        <w:t>14</w:t>
      </w:r>
      <w:r w:rsidRPr="00214380">
        <w:t>:</w:t>
      </w:r>
      <w:r w:rsidR="009A7BFB">
        <w:t>35</w:t>
      </w:r>
      <w:r w:rsidRPr="00214380">
        <w:t xml:space="preserve"> sati.</w:t>
      </w:r>
    </w:p>
    <w:p w:rsidRPr="00214380" w:rsidR="00587B07" w:rsidP="00587B07" w:rsidRDefault="00587B07">
      <w:pPr>
        <w:jc w:val="both"/>
      </w:pPr>
    </w:p>
    <w:p w:rsidR="00587B07" w:rsidP="00587B07" w:rsidRDefault="00587B07">
      <w:pPr>
        <w:jc w:val="both"/>
      </w:pPr>
    </w:p>
    <w:p w:rsidRPr="00214380" w:rsidR="007E692F" w:rsidP="00587B07" w:rsidRDefault="007E692F">
      <w:pPr>
        <w:jc w:val="both"/>
      </w:pPr>
    </w:p>
    <w:p w:rsidRPr="00214380" w:rsidR="00587B07" w:rsidP="00587B07" w:rsidRDefault="00587B07">
      <w:pPr>
        <w:jc w:val="both"/>
      </w:pPr>
      <w:r w:rsidRPr="00214380">
        <w:t xml:space="preserve">       Stečajna sutkinja               </w:t>
      </w:r>
      <w:r w:rsidRPr="00214380" w:rsidR="00061B4D">
        <w:tab/>
        <w:t xml:space="preserve">   </w:t>
      </w:r>
      <w:r w:rsidRPr="00214380">
        <w:t>Zapisničarka</w:t>
      </w:r>
      <w:r w:rsidRPr="00214380">
        <w:tab/>
        <w:t xml:space="preserve">             </w:t>
      </w:r>
      <w:r w:rsidRPr="00214380">
        <w:tab/>
        <w:t xml:space="preserve"> Stečajni upravitelj</w:t>
      </w:r>
    </w:p>
    <w:p w:rsidRPr="00214380" w:rsidR="00061B4D" w:rsidP="00587B07" w:rsidRDefault="00061B4D">
      <w:pPr>
        <w:jc w:val="both"/>
      </w:pPr>
    </w:p>
    <w:p w:rsidRPr="00214380" w:rsidR="00061B4D" w:rsidP="00587B07" w:rsidRDefault="00061B4D">
      <w:pPr>
        <w:jc w:val="both"/>
      </w:pPr>
    </w:p>
    <w:p w:rsidRPr="00214380" w:rsidR="00061B4D" w:rsidP="00587B07" w:rsidRDefault="00061B4D">
      <w:pPr>
        <w:jc w:val="both"/>
      </w:pPr>
    </w:p>
    <w:p w:rsidRPr="00214380" w:rsidR="00061B4D" w:rsidP="00587B07" w:rsidRDefault="00061B4D">
      <w:pPr>
        <w:jc w:val="both"/>
      </w:pPr>
    </w:p>
    <w:p w:rsidRPr="00214380" w:rsidR="00061B4D" w:rsidP="00061B4D" w:rsidRDefault="007E692F">
      <w:pPr>
        <w:ind w:left="6372" w:firstLine="708"/>
        <w:jc w:val="both"/>
      </w:pPr>
      <w:r>
        <w:t xml:space="preserve">  </w:t>
      </w:r>
      <w:r w:rsidRPr="00214380" w:rsidR="00061B4D">
        <w:t>Vjerovnici</w:t>
      </w:r>
    </w:p>
    <w:p w:rsidRPr="00214380" w:rsidR="002410FA" w:rsidRDefault="002410FA"/>
    <w:p w:rsidRPr="00214380" w:rsidR="00061B4D" w:rsidRDefault="00061B4D"/>
    <w:p w:rsidRPr="00214380" w:rsidR="00061B4D" w:rsidRDefault="00061B4D"/>
    <w:p w:rsidRPr="00214380" w:rsidR="00061B4D" w:rsidRDefault="00061B4D"/>
    <w:p w:rsidRPr="00214380" w:rsidR="00061B4D" w:rsidP="00214380" w:rsidRDefault="00061B4D">
      <w:pPr>
        <w:ind w:left="5664" w:firstLine="708"/>
      </w:pPr>
    </w:p>
    <w:sectPr w:rsidRPr="00214380" w:rsidR="00061B4D" w:rsidSect="00C86113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7B07" w:rsidP="00587B07" w:rsidRDefault="00587B07">
      <w:r>
        <w:separator/>
      </w:r>
    </w:p>
  </w:endnote>
  <w:endnote w:type="continuationSeparator" w:id="0">
    <w:p w:rsidR="00587B07" w:rsidP="00587B07" w:rsidRDefault="00587B0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7B07" w:rsidP="00587B07" w:rsidRDefault="00587B07">
      <w:r>
        <w:separator/>
      </w:r>
    </w:p>
  </w:footnote>
  <w:footnote w:type="continuationSeparator" w:id="0">
    <w:p w:rsidR="00587B07" w:rsidP="00587B07" w:rsidRDefault="00587B0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061B4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0D00C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14380" w:rsidR="0037515D" w:rsidP="00E72846" w:rsidRDefault="00061B4D">
    <w:pPr>
      <w:pStyle w:val="Zaglavlje"/>
      <w:framePr w:wrap="around" w:hAnchor="margin" w:vAnchor="text" w:xAlign="center" w:y="1"/>
      <w:rPr>
        <w:rStyle w:val="Brojstranice"/>
      </w:rPr>
    </w:pPr>
    <w:r w:rsidRPr="00214380">
      <w:rPr>
        <w:rStyle w:val="Brojstranice"/>
      </w:rPr>
      <w:fldChar w:fldCharType="begin"/>
    </w:r>
    <w:r w:rsidRPr="00214380">
      <w:rPr>
        <w:rStyle w:val="Brojstranice"/>
      </w:rPr>
      <w:instrText xml:space="preserve">PAGE  </w:instrText>
    </w:r>
    <w:r w:rsidRPr="00214380">
      <w:rPr>
        <w:rStyle w:val="Brojstranice"/>
      </w:rPr>
      <w:fldChar w:fldCharType="separate"/>
    </w:r>
    <w:r w:rsidR="000D00C5">
      <w:rPr>
        <w:rStyle w:val="Brojstranice"/>
        <w:noProof/>
      </w:rPr>
      <w:t>2</w:t>
    </w:r>
    <w:r w:rsidRPr="00214380">
      <w:rPr>
        <w:rStyle w:val="Brojstranice"/>
      </w:rPr>
      <w:fldChar w:fldCharType="end"/>
    </w:r>
  </w:p>
  <w:p w:rsidRPr="00214380" w:rsidR="0037515D" w:rsidRDefault="00061B4D">
    <w:pPr>
      <w:pStyle w:val="Zaglavlje"/>
      <w:rPr>
        <w:color w:val="A5A5A5" w:themeColor="accent3"/>
        <w:spacing w:val="8"/>
      </w:rPr>
    </w:pPr>
    <w:r>
      <w:tab/>
    </w:r>
    <w:r>
      <w:tab/>
      <w:t xml:space="preserve">                                </w:t>
    </w:r>
    <w:r w:rsidR="000A201A">
      <w:t xml:space="preserve">  </w:t>
    </w:r>
    <w:r w:rsidRPr="00214380">
      <w:t>2</w:t>
    </w:r>
    <w:r w:rsidRPr="00214380">
      <w:rPr>
        <w:spacing w:val="8"/>
      </w:rPr>
      <w:t xml:space="preserve"> St-156/</w:t>
    </w:r>
    <w:r w:rsidRPr="000A201A">
      <w:rPr>
        <w:spacing w:val="8"/>
      </w:rPr>
      <w:t>2020-</w:t>
    </w:r>
    <w:r w:rsidRPr="000A201A" w:rsidR="000A201A">
      <w:rPr>
        <w:spacing w:val="8"/>
      </w:rPr>
      <w:t>66</w:t>
    </w:r>
  </w:p>
  <w:p w:rsidR="00747C40" w:rsidRDefault="000D00C5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9105D"/>
    <w:multiLevelType w:val="hybridMultilevel"/>
    <w:tmpl w:val="B5B43602"/>
    <w:lvl w:ilvl="0" w:tplc="ED661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07"/>
    <w:rsid w:val="00061B4D"/>
    <w:rsid w:val="00066200"/>
    <w:rsid w:val="000A201A"/>
    <w:rsid w:val="000D00C5"/>
    <w:rsid w:val="00214380"/>
    <w:rsid w:val="002410FA"/>
    <w:rsid w:val="00373055"/>
    <w:rsid w:val="00587B07"/>
    <w:rsid w:val="007E692F"/>
    <w:rsid w:val="00885E94"/>
    <w:rsid w:val="009A7BFB"/>
    <w:rsid w:val="00FA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F091277-CD37-4AD2-95FF-BD8092ED36C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87B07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587B07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587B07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587B07"/>
  </w:style>
  <w:style w:type="paragraph" w:styleId="Odlomakpopisa">
    <w:name w:val="List Paragraph"/>
    <w:basedOn w:val="Normal"/>
    <w:uiPriority w:val="34"/>
    <w:qFormat/>
    <w:rsid w:val="00587B07"/>
    <w:pPr>
      <w:ind w:left="720"/>
      <w:contextualSpacing/>
    </w:pPr>
    <w:rPr>
      <w:rFonts w:ascii="Times New Roman" w:hAnsi="Times New Roman" w:cs="Times New Roman"/>
      <w:bCs w:val="false"/>
    </w:rPr>
  </w:style>
  <w:style w:type="paragraph" w:styleId="Podnoje">
    <w:name w:val="footer"/>
    <w:basedOn w:val="Normal"/>
    <w:link w:val="PodnojeChar"/>
    <w:uiPriority w:val="99"/>
    <w:unhideWhenUsed/>
    <w:rsid w:val="00587B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87B07"/>
    <w:rPr>
      <w:rFonts w:ascii="Arial" w:hAnsi="Arial" w:eastAsia="Times New Roman" w:cs="Arial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D00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00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00C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00C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00C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2021.</izvorni_sadrzaj>
    <derivirana_varijabla naziv="DomainObject.StvarniPocetakDatum_1">12. travnja 2021.</derivirana_varijabla>
  </DomainObject.StvarniPocetakDatum>
  <DomainObject.StvarniZavrsetakDatum>
    <izvorni_sadrzaj>12. travnja 2021.</izvorni_sadrzaj>
    <derivirana_varijabla naziv="DomainObject.StvarniZavrsetakDatum_1">12. travnja 2021.</derivirana_varijabla>
  </DomainObject.StvarniZavrsetakDatum>
  <DomainObject.PlaniraniZavrsetakDatum>
    <izvorni_sadrzaj>12. travnja 2021.</izvorni_sadrzaj>
    <derivirana_varijabla naziv="DomainObject.PlaniraniZavrsetakDatum_1">12. travnja 2021.</derivirana_varijabla>
  </DomainObject.PlaniraniZavrsetakDatum>
  <DomainObject.PlaniraniPocetakDatum>
    <izvorni_sadrzaj>12. travnja 2021.</izvorni_sadrzaj>
    <derivirana_varijabla naziv="DomainObject.PlaniraniPocetakDatum_1">12. travnja 2021.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14:35</izvorni_sadrzaj>
    <derivirana_varijabla naziv="DomainObject.StvarniZavrsetakVrijeme_1">14:35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2021.</izvorni_sadrzaj>
    <derivirana_varijabla naziv="DomainObject.Zapisnik.DatumKreiranja_1">12.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St-156/2020-66</izvorni_sadrzaj>
    <derivirana_varijabla naziv="DomainObject.Zapisnik.Oznaka_1">St-156/2020-66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2020.</izvorni_sadrzaj>
    <derivirana_varijabla naziv="DomainObject.Predmet.DatumOsnivanja_1">15.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St-156/2020</izvorni_sadrzaj>
    <derivirana_varijabla naziv="DomainObject.Predmet.OznakaBroj_1">St-156/2020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NA VTS-u; SPIS U REF 2</izvorni_sadrzaj>
    <derivirana_varijabla naziv="DomainObject.Predmet.PrimjedbaSuca_1">PRESLIK NA VTS-u; SPIS U REF 2</derivirana_varijabla>
  </DomainObject.Predmet.PrimjedbaSuca>
  <DomainObject.Predmet.ProtustrankaFormated>
    <izvorni_sadrzaj>  NOVI START d.o.o. BALE</izvorni_sadrzaj>
    <derivirana_varijabla naziv="DomainObject.Predmet.ProtustrankaFormated_1">  NOVI START d.o.o. BALE</derivirana_varijabla>
  </DomainObject.Predmet.ProtustrankaFormated>
  <DomainObject.Predmet.ProtustrankaFormatedOIB>
    <izvorni_sadrzaj>  NOVI START d.o.o. BALE, OIB 06460733419</izvorni_sadrzaj>
    <derivirana_varijabla naziv="DomainObject.Predmet.ProtustrankaFormatedOIB_1">  NOVI START d.o.o. BALE, OIB 06460733419</derivirana_varijabla>
  </DomainObject.Predmet.ProtustrankaFormatedOIB>
  <DomainObject.Predmet.ProtustrankaFormatedWithAdress>
    <izvorni_sadrzaj> NOVI START d.o.o. BALE, Stancija Menegeti 1, 52211 Bale</izvorni_sadrzaj>
    <derivirana_varijabla naziv="DomainObject.Predmet.ProtustrankaFormatedWithAdress_1"> NOVI START d.o.o. BALE, Stancija Menegeti 1, 52211 Bale</derivirana_varijabla>
  </DomainObject.Predmet.ProtustrankaFormatedWithAdress>
  <DomainObject.Predmet.ProtustrankaFormatedWithAdressOIB>
    <izvorni_sadrzaj> NOVI START d.o.o. BALE, OIB 06460733419, Stancija Menegeti 1, 52211 Bale</izvorni_sadrzaj>
    <derivirana_varijabla naziv="DomainObject.Predmet.ProtustrankaFormatedWithAdressOIB_1"> NOVI START d.o.o. BALE, OIB 06460733419, Stancija Menegeti 1, 52211 Bale</derivirana_varijabla>
  </DomainObject.Predmet.ProtustrankaFormatedWithAdressOIB>
  <DomainObject.Predmet.ProtustrankaWithAdress>
    <izvorni_sadrzaj>NOVI START d.o.o. BALE Stancija Menegeti 1, 52211 Bale</izvorni_sadrzaj>
    <derivirana_varijabla naziv="DomainObject.Predmet.ProtustrankaWithAdress_1">NOVI START d.o.o. BALE Stancija Menegeti 1, 52211 Bale</derivirana_varijabla>
  </DomainObject.Predmet.ProtustrankaWithAdress>
  <DomainObject.Predmet.ProtustrankaWithAdressOIB>
    <izvorni_sadrzaj>NOVI START d.o.o. BALE, OIB 06460733419, Stancija Menegeti 1, 52211 Bale</izvorni_sadrzaj>
    <derivirana_varijabla naziv="DomainObject.Predmet.ProtustrankaWithAdressOIB_1">NOVI START d.o.o. BALE, OIB 06460733419, Stancija Menegeti 1, 52211 Bale</derivirana_varijabla>
  </DomainObject.Predmet.ProtustrankaWithAdressOIB>
  <DomainObject.Predmet.ProtustrankaNazivFormated>
    <izvorni_sadrzaj>NOVI START d.o.o. BALE</izvorni_sadrzaj>
    <derivirana_varijabla naziv="DomainObject.Predmet.ProtustrankaNazivFormated_1">NOVI START d.o.o. BALE</derivirana_varijabla>
  </DomainObject.Predmet.ProtustrankaNazivFormated>
  <DomainObject.Predmet.ProtustrankaNazivFormatedOIB>
    <izvorni_sadrzaj>NOVI START d.o.o. BALE, OIB 06460733419</izvorni_sadrzaj>
    <derivirana_varijabla naziv="DomainObject.Predmet.ProtustrankaNazivFormatedOIB_1">NOVI START d.o.o. BALE, OIB 06460733419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ŽUPANISJKO DRŽAVNO ODVJETNIŠTVO U PULI</izvorni_sadrzaj>
    <derivirana_varijabla naziv="DomainObject.Predmet.StrankaFormated_1">  MINISTARSTVO FINANCIJA, POREZNA UPRAVA, PODRUČNI URED PAZIN zastupanog po punomoćniku ŽUPANISJKO DRŽAVNO ODVJETNIŠTVO U PULI</derivirana_varijabla>
  </DomainObject.Predmet.StrankaFormated>
  <DomainObject.Predmet.StrankaFormatedOIB>
    <izvorni_sadrzaj>  MINISTARSTVO FINANCIJA, POREZNA UPRAVA, PODRUČNI URED PAZIN, OIB 18683136487 zastupanog po punomoćniku ŽUPANISJKO DRŽAVNO ODVJETNIŠTVO U PULI</izvorni_sadrzaj>
    <derivirana_varijabla naziv="DomainObject.Predmet.StrankaFormatedOIB_1">  MINISTARSTVO FINANCIJA, POREZNA UPRAVA, PODRUČNI URED PAZIN, OIB 18683136487 zastupanog po punomoćniku ŽUPANISJKO DRŽAVNO ODVJETNIŠTVO U PULI</derivirana_varijabla>
  </DomainObject.Predmet.StrankaFormatedOIB>
  <DomainObject.Predmet.StrankaFormatedWithAdress>
    <izvorni_sadrzaj> MINISTARSTVO FINANCIJA, POREZNA UPRAVA, PODRUČNI URED PAZIN zastupanog po punomoćniku ŽUPANISJKO DRŽAVNO ODVJETNIŠTVO U PULI</izvorni_sadrzaj>
    <derivirana_varijabla naziv="DomainObject.Predmet.StrankaFormatedWithAdress_1"> MINISTARSTVO FINANCIJA, POREZNA UPRAVA, PODRUČNI URED PAZIN zastupanog po punomoćniku ŽUPANISJKO DRŽAVNO ODVJETNIŠTVO U PULI</derivirana_varijabla>
  </DomainObject.Predmet.StrankaFormatedWithAdress>
  <DomainObject.Predmet.StrankaFormatedWithAdressOIB>
    <izvorni_sadrzaj> MINISTARSTVO FINANCIJA, POREZNA UPRAVA, PODRUČNI URED PAZIN, OIB 18683136487 zastupanog po punomoćniku ŽUPANISJKO DRŽAVNO ODVJETNIŠTVO U PULI</izvorni_sadrzaj>
    <derivirana_varijabla naziv="DomainObject.Predmet.StrankaFormatedWithAdressOIB_1"> MINISTARSTVO FINANCIJA, POREZNA UPRAVA, PODRUČNI URED PAZIN, OIB 18683136487 zastupanog po punomoćniku ŽUPANISJKO DRŽAVNO ODVJETNIŠTVO U PULI</derivirana_varijabla>
  </DomainObject.Predmet.StrankaFormatedWithAdressOIB>
  <DomainObject.Predmet.StrankaWithAdress>
    <izvorni_sadrzaj>MINISTARSTVO FINANCIJA, POREZNA UPRAVA, PODRUČNI URED PAZIN </izvorni_sadrzaj>
    <derivirana_varijabla naziv="DomainObject.Predmet.StrankaWithAdress_1">MINISTARSTVO FINANCIJA, POREZNA UPRAVA, PODRUČNI URED PAZIN </derivirana_varijabla>
  </DomainObject.Predmet.StrankaWithAdress>
  <DomainObject.Predmet.StrankaWithAdressOIB>
    <izvorni_sadrzaj>MINISTARSTVO FINANCIJA, POREZNA UPRAVA, PODRUČNI URED PAZIN, OIB 18683136487</izvorni_sadrzaj>
    <derivirana_varijabla naziv="DomainObject.Predmet.StrankaWithAdressOIB_1">MINISTARSTVO FINANCIJA, POREZNA UPRAVA, PODRUČNI URED PAZIN, OIB 18683136487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18683136487</izvorni_sadrzaj>
    <derivirana_varijabla naziv="DomainObject.Predmet.StrankaNazivFormatedOIB_1">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326074.81</izvorni_sadrzaj>
    <derivirana_varijabla naziv="DomainObject.Predmet.TrenutnaVrijednost_1">326074.81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PAZIN zastupanog po punomoćniku ŽUPANISJKO DRŽAVNO ODVJETNIŠTVO U PULI</item>
    </izvorni_sadrzaj>
    <derivirana_varijabla naziv="DomainObject.Predmet.StrankaListFormated_1">
      <item>MINISTARSTVO FINANCIJA, POREZNA UPRAVA, PODRUČNI URED PAZIN zastupanog po punomoćniku ŽUPANISJKO DRŽAVNO ODVJETNIŠTVO U PULI</item>
    </derivirana_varijabla>
  </DomainObject.Predmet.StrankaListFormated>
  <DomainObject.Predmet.StrankaListFormatedOIB>
    <izvorni_sadrzaj>
      <item>MINISTARSTVO FINANCIJA, POREZNA UPRAVA, PODRUČNI URED PAZIN, OIB 18683136487 zastupanog po punomoćniku ŽUPANISJKO DRŽAVNO ODVJETNIŠTVO U PULI</item>
    </izvorni_sadrzaj>
    <derivirana_varijabla naziv="DomainObject.Predmet.StrankaListFormatedOIB_1">
      <item>MINISTARSTVO FINANCIJA, POREZNA UPRAVA, PODRUČNI URED PAZIN, OIB 18683136487 zastupanog po punomoćniku ŽUPANISJKO DRŽAVNO ODVJETNIŠTVO U PULI</item>
    </derivirana_varijabla>
  </DomainObject.Predmet.StrankaListFormatedOIB>
  <DomainObject.Predmet.StrankaListFormatedWithAdress>
    <izvorni_sadrzaj>
      <item>MINISTARSTVO FINANCIJA, POREZNA UPRAVA, PODRUČNI URED PAZIN zastupanog po punomoćniku ŽUPANISJKO DRŽAVNO ODVJETNIŠTVO U PULI</item>
    </izvorni_sadrzaj>
    <derivirana_varijabla naziv="DomainObject.Predmet.StrankaListFormatedWithAdress_1">
      <item>MINISTARSTVO FINANCIJA, POREZNA UPRAVA, PODRUČNI URED PAZIN zastupanog po punomoćniku ŽUPANISJKO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18683136487 zastupanog po punomoćniku ŽUPANISJKO DRŽAVNO ODVJETNIŠTVO U PULI</item>
    </izvorni_sadrzaj>
    <derivirana_varijabla naziv="DomainObject.Predmet.StrankaListFormatedWithAdressOIB_1">
      <item>MINISTARSTVO FINANCIJA, POREZNA UPRAVA, PODRUČNI URED PAZIN, OIB 18683136487 zastupanog po punomoćniku ŽUPANISJKO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18683136487</item>
    </izvorni_sadrzaj>
    <derivirana_varijabla naziv="DomainObject.Predmet.StrankaListNazivFormatedOIB_1">
      <item>MINISTARSTVO FINANCIJA, POREZNA UPRAVA, PODRUČNI URED PAZIN, OIB 18683136487</item>
    </derivirana_varijabla>
  </DomainObject.Predmet.StrankaListNazivFormatedOIB>
  <DomainObject.Predmet.ProtuStrankaListFormated>
    <izvorni_sadrzaj>
      <item>NOVI START d.o.o. BALE</item>
    </izvorni_sadrzaj>
    <derivirana_varijabla naziv="DomainObject.Predmet.ProtuStrankaListFormated_1">
      <item>NOVI START d.o.o. BALE</item>
    </derivirana_varijabla>
  </DomainObject.Predmet.ProtuStrankaListFormated>
  <DomainObject.Predmet.ProtuStrankaListFormatedOIB>
    <izvorni_sadrzaj>
      <item>NOVI START d.o.o. BALE, OIB 06460733419</item>
    </izvorni_sadrzaj>
    <derivirana_varijabla naziv="DomainObject.Predmet.ProtuStrankaListFormatedOIB_1">
      <item>NOVI START d.o.o. BALE, OIB 06460733419</item>
    </derivirana_varijabla>
  </DomainObject.Predmet.ProtuStrankaListFormatedOIB>
  <DomainObject.Predmet.ProtuStrankaListFormatedWithAdress>
    <izvorni_sadrzaj>
      <item>NOVI START d.o.o. BALE, Stancija Menegeti 1, 52211 Bale</item>
    </izvorni_sadrzaj>
    <derivirana_varijabla naziv="DomainObject.Predmet.ProtuStrankaListFormatedWithAdress_1">
      <item>NOVI START d.o.o. BALE, Stancija Menegeti 1, 52211 Bale</item>
    </derivirana_varijabla>
  </DomainObject.Predmet.ProtuStrankaListFormatedWithAdress>
  <DomainObject.Predmet.ProtuStrankaListFormatedWithAdressOIB>
    <izvorni_sadrzaj>
      <item>NOVI START d.o.o. BALE, OIB 06460733419, Stancija Menegeti 1, 52211 Bale</item>
    </izvorni_sadrzaj>
    <derivirana_varijabla naziv="DomainObject.Predmet.ProtuStrankaListFormatedWithAdressOIB_1">
      <item>NOVI START d.o.o. BALE, OIB 06460733419, Stancija Menegeti 1, 52211 Bale</item>
    </derivirana_varijabla>
  </DomainObject.Predmet.ProtuStrankaListFormatedWithAdressOIB>
  <DomainObject.Predmet.ProtuStrankaListNazivFormated>
    <izvorni_sadrzaj>
      <item>NOVI START d.o.o. BALE</item>
    </izvorni_sadrzaj>
    <derivirana_varijabla naziv="DomainObject.Predmet.ProtuStrankaListNazivFormated_1">
      <item>NOVI START d.o.o. BALE</item>
    </derivirana_varijabla>
  </DomainObject.Predmet.ProtuStrankaListNazivFormated>
  <DomainObject.Predmet.ProtuStrankaListNazivFormatedOIB>
    <izvorni_sadrzaj>
      <item>NOVI START d.o.o. BALE, OIB 06460733419</item>
    </izvorni_sadrzaj>
    <derivirana_varijabla naziv="DomainObject.Predmet.ProtuStrankaListNazivFormatedOIB_1">
      <item>NOVI START d.o.o. BALE, OIB 06460733419</item>
    </derivirana_varijabla>
  </DomainObject.Predmet.ProtuStrankaListNazivFormatedOIB>
  <DomainObject.Predmet.OstaliListFormated>
    <izvorni_sadrzaj>
      <item>ŽUPANISJKO DRŽAVNO ODVJETNIŠTVO U PULI punomoćnik sudionika u postupku MINISTARSTVO FINANCIJA, POREZNA UPRAVA, PODRUČNI URED PAZIN</item>
      <item>Martina Vinter</item>
      <item>Arijana Malinović</item>
    </izvorni_sadrzaj>
    <derivirana_varijabla naziv="DomainObject.Predmet.OstaliListFormated_1">
      <item>ŽUPANISJKO DRŽAVNO ODVJETNIŠTVO U PULI punomoćnik sudionika u postupku MINISTARSTVO FINANCIJA, POREZNA UPRAVA, PODRUČNI URED PAZIN</item>
      <item>Martina Vinter</item>
      <item>Arijana Malinović</item>
    </derivirana_varijabla>
  </DomainObject.Predmet.OstaliListFormated>
  <DomainObject.Predmet.OstaliListFormatedOIB>
    <izvorni_sadrzaj>
      <item>ŽUPANISJKO DRŽAVNO ODVJETNIŠTVO U PULI, OIB 93993757343 punomoćnik sudionika u postupku MINISTARSTVO FINANCIJA, POREZNA UPRAVA, PODRUČNI URED PAZIN</item>
      <item>Martina Vinter, OIB 57521493771</item>
      <item>Arijana Malinović, OIB 74144452701</item>
    </izvorni_sadrzaj>
    <derivirana_varijabla naziv="DomainObject.Predmet.OstaliListFormatedOIB_1">
      <item>ŽUPANISJKO DRŽAVNO ODVJETNIŠTVO U PULI, OIB 93993757343 punomoćnik sudionika u postupku MINISTARSTVO FINANCIJA, POREZNA UPRAVA, PODRUČNI URED PAZIN</item>
      <item>Martina Vinter, OIB 57521493771</item>
      <item>Arijana Malinović, OIB 74144452701</item>
    </derivirana_varijabla>
  </DomainObject.Predmet.OstaliListFormatedOIB>
  <DomainObject.Predmet.OstaliListFormatedWithAdress>
    <izvorni_sadrzaj>
      <item>ŽUPANISJKO DRŽAVNO ODVJETNIŠTVO U PULI, Rovinjska 2a, 52100 Pula punomoćnik sudionika u postupku MINISTARSTVO FINANCIJA, POREZNA UPRAVA, PODRUČNI URED PAZIN</item>
      <item>Martina Vinter, Banjavčićeva 22, 10000 Zagreb</item>
      <item>Arijana Malinović, Pirovec 10, 10000 Zagreb</item>
    </izvorni_sadrzaj>
    <derivirana_varijabla naziv="DomainObject.Predmet.OstaliListFormatedWithAdress_1">
      <item>ŽUPANISJKO DRŽAVNO ODVJETNIŠTVO U PULI, Rovinjska 2a, 52100 Pula punomoćnik sudionika u postupku MINISTARSTVO FINANCIJA, POREZNA UPRAVA, PODRUČNI URED PAZIN</item>
      <item>Martina Vinter, Banjavčićeva 22, 10000 Zagreb</item>
      <item>Arijana Malinović, Pirovec 10, 10000 Zagreb</item>
    </derivirana_varijabla>
  </DomainObject.Predmet.OstaliListFormatedWithAdress>
  <DomainObject.Predmet.OstaliListFormatedWithAdressOIB>
    <izvorni_sadrzaj>
      <item>ŽUPANISJKO DRŽAVNO ODVJETNIŠTVO U PULI, OIB 93993757343, Rovinjska 2a, 52100 Pula punomoćnik sudionika u postupku MINISTARSTVO FINANCIJA, POREZNA UPRAVA, PODRUČNI URED PAZIN</item>
      <item>Martina Vinter, OIB 57521493771, Banjavčićeva 22, 10000 Zagreb</item>
      <item>Arijana Malinović, OIB 74144452701, Pirovec 10, 10000 Zagreb</item>
    </izvorni_sadrzaj>
    <derivirana_varijabla naziv="DomainObject.Predmet.OstaliListFormatedWithAdressOIB_1">
      <item>ŽUPANISJKO DRŽAVNO ODVJETNIŠTVO U PULI, OIB 93993757343, Rovinjska 2a, 52100 Pula punomoćnik sudionika u postupku MINISTARSTVO FINANCIJA, POREZNA UPRAVA, PODRUČNI URED PAZIN</item>
      <item>Martina Vinter, OIB 57521493771, Banjavčićeva 22, 10000 Zagreb</item>
      <item>Arijana Malinović, OIB 74144452701, Pirovec 10, 10000 Zagreb</item>
    </derivirana_varijabla>
  </DomainObject.Predmet.OstaliListFormatedWithAdressOIB>
  <DomainObject.Predmet.OstaliListNazivFormated>
    <izvorni_sadrzaj>
      <item>ŽUPANISJKO DRŽAVNO ODVJETNIŠTVO U PULI</item>
      <item>Martina Vinter</item>
      <item>Arijana Malinović</item>
    </izvorni_sadrzaj>
    <derivirana_varijabla naziv="DomainObject.Predmet.OstaliListNazivFormated_1">
      <item>ŽUPANISJKO DRŽAVNO ODVJETNIŠTVO U PULI</item>
      <item>Martina Vinter</item>
      <item>Arijana Malinović</item>
    </derivirana_varijabla>
  </DomainObject.Predmet.OstaliListNazivFormated>
  <DomainObject.Predmet.OstaliListNazivFormatedOIB>
    <izvorni_sadrzaj>
      <item>ŽUPANISJKO DRŽAVNO ODVJETNIŠTVO U PULI, OIB 93993757343</item>
      <item>Martina Vinter, OIB 57521493771</item>
      <item>Arijana Malinović, OIB 74144452701</item>
    </izvorni_sadrzaj>
    <derivirana_varijabla naziv="DomainObject.Predmet.OstaliListNazivFormatedOIB_1">
      <item>ŽUPANISJKO DRŽAVNO ODVJETNIŠTVO U PULI, OIB 93993757343</item>
      <item>Martina Vinter, OIB 57521493771</item>
      <item>Arijana Malinović, OIB 74144452701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2021.</izvorni_sadrzaj>
    <derivirana_varijabla naziv="DomainObject.Datum_1">12. travnja 2021.</derivirana_varijabla>
  </DomainObject.Datum>
  <DomainObject.PoslovniBrojDokumenta>
    <izvorni_sadrzaj>St-156/2020-66</izvorni_sadrzaj>
    <derivirana_varijabla naziv="DomainObject.PoslovniBrojDokumenta_1">St-156/2020-66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NOVI START d.o.o. BALE</izvorni_sadrzaj>
    <derivirana_varijabla naziv="DomainObject.Predmet.ProtustrankaIDrugi_1">NOVI START d.o.o. BALE</derivirana_varijabla>
  </DomainObject.Predmet.ProtustrankaIDrugi>
  <DomainObject.Predmet.StrankaIDrugiAdressOIB>
    <izvorni_sadrzaj>MINISTARSTVO FINANCIJA, POREZNA UPRAVA, PODRUČNI URED PAZIN, OIB 18683136487</izvorni_sadrzaj>
    <derivirana_varijabla naziv="DomainObject.Predmet.StrankaIDrugiAdressOIB_1">MINISTARSTVO FINANCIJA, POREZNA UPRAVA, PODRUČNI URED PAZIN, OIB 18683136487</derivirana_varijabla>
  </DomainObject.Predmet.StrankaIDrugiAdressOIB>
  <DomainObject.Predmet.ProtustrankaIDrugiAdressOIB>
    <izvorni_sadrzaj>NOVI START d.o.o. BALE, OIB 06460733419, Stancija Menegeti 1, 52211 Bale</izvorni_sadrzaj>
    <derivirana_varijabla naziv="DomainObject.Predmet.ProtustrankaIDrugiAdressOIB_1">NOVI START d.o.o. BALE, OIB 06460733419, Stancija Menegeti 1,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START d.o.o. BALE</item>
      <item>MINISTARSTVO FINANCIJA, POREZNA UPRAVA, PODRUČNI URED PAZIN</item>
      <item>ŽUPANISJKO DRŽAVNO ODVJETNIŠTVO U PULI</item>
      <item>Martina Vinter</item>
      <item>Arijana Malinović</item>
    </izvorni_sadrzaj>
    <derivirana_varijabla naziv="DomainObject.Predmet.SudioniciListNaziv_1">
      <item>NOVI START d.o.o. BALE</item>
      <item>MINISTARSTVO FINANCIJA, POREZNA UPRAVA, PODRUČNI URED PAZIN</item>
      <item>ŽUPANISJKO DRŽAVNO ODVJETNIŠTVO U PULI</item>
      <item>Martina Vinter</item>
      <item>Arijana Malinović</item>
    </derivirana_varijabla>
  </DomainObject.Predmet.SudioniciListNaziv>
  <DomainObject.Predmet.SudioniciListAdressOIB>
    <izvorni_sadrzaj>
      <item>NOVI START d.o.o. BALE, OIB 06460733419, Stancija Menegeti 1,52211 Bale</item>
      <item>MINISTARSTVO FINANCIJA, POREZNA UPRAVA, PODRUČNI URED PAZIN, OIB 18683136487</item>
      <item>ŽUPANISJKO DRŽAVNO ODVJETNIŠTVO U PULI, OIB 93993757343, Rovinjska 2a,52100 Pula</item>
      <item>Martina Vinter, OIB 57521493771, Banjavčićeva 22,10000 Zagreb</item>
      <item>Arijana Malinović, OIB 74144452701, Pirovec 10,10000 Zagreb</item>
    </izvorni_sadrzaj>
    <derivirana_varijabla naziv="DomainObject.Predmet.SudioniciListAdressOIB_1">
      <item>NOVI START d.o.o. BALE, OIB 06460733419, Stancija Menegeti 1,52211 Bale</item>
      <item>MINISTARSTVO FINANCIJA, POREZNA UPRAVA, PODRUČNI URED PAZIN, OIB 18683136487</item>
      <item>ŽUPANISJKO DRŽAVNO ODVJETNIŠTVO U PULI, OIB 93993757343, Rovinjska 2a,52100 Pula</item>
      <item>Martina Vinter, OIB 57521493771, Banjavčićeva 22,10000 Zagreb</item>
      <item>Arijana Malinović, OIB 74144452701, Pirovec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06460733419</item>
      <item>, OIB 18683136487</item>
      <item>, OIB 93993757343</item>
      <item>, OIB 57521493771</item>
      <item>, OIB 74144452701</item>
    </izvorni_sadrzaj>
    <derivirana_varijabla naziv="DomainObject.Predmet.SudioniciListNazivOIB_1">
      <item>, OIB 06460733419</item>
      <item>, OIB 18683136487</item>
      <item>, OIB 93993757343</item>
      <item>, OIB 57521493771</item>
      <item>, OIB 74144452701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2020.</izvorni_sadrzaj>
    <derivirana_varijabla naziv="DomainObject.Predmet.DatumPocetkaProcesa_1">28.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267</properties:Words>
  <properties:Characters>1450</properties:Characters>
  <properties:Lines>75</properties:Lines>
  <properties:Paragraphs>30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2021-03-16T11:01:00Z</dcterms:created>
  <dc:creator>Jasmina Matika</dc:creator>
  <dc:description/>
  <cp:keywords/>
  <cp:lastModifiedBy>Jasmina Matika</cp:lastModifiedBy>
  <dcterms:modified xmlns:xsi="http://www.w3.org/2001/XMLSchema-instance" xsi:type="dcterms:W3CDTF">2021-04-12T12:44:00Z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St-156/2020-66 / Zapisnik - Ročište (St-156-20 - ZAPISNIK - O SASLUŠANJU ARIJANE MALINOVIĆ.docx)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